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AAF89" w14:textId="77777777" w:rsidR="005E485A" w:rsidRDefault="005E485A" w:rsidP="005E48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de MARTHAM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348D0E63" w14:textId="77777777" w:rsidR="005E485A" w:rsidRDefault="005E485A" w:rsidP="005E485A">
      <w:pPr>
        <w:pStyle w:val="NoSpacing"/>
        <w:rPr>
          <w:rFonts w:cs="Times New Roman"/>
          <w:szCs w:val="24"/>
        </w:rPr>
      </w:pPr>
    </w:p>
    <w:p w14:paraId="226DA9DC" w14:textId="77777777" w:rsidR="005E485A" w:rsidRDefault="005E485A" w:rsidP="005E485A">
      <w:pPr>
        <w:pStyle w:val="NoSpacing"/>
        <w:rPr>
          <w:rFonts w:cs="Times New Roman"/>
          <w:szCs w:val="24"/>
        </w:rPr>
      </w:pPr>
    </w:p>
    <w:p w14:paraId="641A11BF" w14:textId="77777777" w:rsidR="005E485A" w:rsidRDefault="005E485A" w:rsidP="005E48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Oct.1403</w:t>
      </w:r>
      <w:r>
        <w:rPr>
          <w:rFonts w:cs="Times New Roman"/>
          <w:szCs w:val="24"/>
        </w:rPr>
        <w:tab/>
        <w:t xml:space="preserve">Sir John de </w:t>
      </w:r>
      <w:proofErr w:type="spellStart"/>
      <w:r>
        <w:rPr>
          <w:rFonts w:cs="Times New Roman"/>
          <w:szCs w:val="24"/>
        </w:rPr>
        <w:t>Mauteby</w:t>
      </w:r>
      <w:proofErr w:type="spellEnd"/>
      <w:r>
        <w:rPr>
          <w:rFonts w:cs="Times New Roman"/>
          <w:szCs w:val="24"/>
        </w:rPr>
        <w:t>(q.v.) made him an executor of his Will.</w:t>
      </w:r>
    </w:p>
    <w:p w14:paraId="5727A866" w14:textId="77777777" w:rsidR="005E485A" w:rsidRDefault="005E485A" w:rsidP="005E485A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226-30)</w:t>
      </w:r>
    </w:p>
    <w:p w14:paraId="27742CFE" w14:textId="77777777" w:rsidR="005E485A" w:rsidRDefault="005E485A" w:rsidP="005E485A">
      <w:pPr>
        <w:pStyle w:val="NoSpacing"/>
        <w:rPr>
          <w:rFonts w:cs="Times New Roman"/>
          <w:szCs w:val="24"/>
        </w:rPr>
      </w:pPr>
    </w:p>
    <w:p w14:paraId="2EEEE13E" w14:textId="77777777" w:rsidR="005E485A" w:rsidRDefault="005E485A" w:rsidP="005E485A">
      <w:pPr>
        <w:pStyle w:val="NoSpacing"/>
        <w:rPr>
          <w:rFonts w:cs="Times New Roman"/>
          <w:szCs w:val="24"/>
        </w:rPr>
      </w:pPr>
    </w:p>
    <w:p w14:paraId="1D43E09E" w14:textId="77777777" w:rsidR="005E485A" w:rsidRDefault="005E485A" w:rsidP="005E48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March 2024</w:t>
      </w:r>
    </w:p>
    <w:p w14:paraId="73C9FD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134A0" w14:textId="77777777" w:rsidR="005E485A" w:rsidRDefault="005E485A" w:rsidP="009139A6">
      <w:r>
        <w:separator/>
      </w:r>
    </w:p>
  </w:endnote>
  <w:endnote w:type="continuationSeparator" w:id="0">
    <w:p w14:paraId="07622105" w14:textId="77777777" w:rsidR="005E485A" w:rsidRDefault="005E48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69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AA8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48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42E39" w14:textId="77777777" w:rsidR="005E485A" w:rsidRDefault="005E485A" w:rsidP="009139A6">
      <w:r>
        <w:separator/>
      </w:r>
    </w:p>
  </w:footnote>
  <w:footnote w:type="continuationSeparator" w:id="0">
    <w:p w14:paraId="1BEFC762" w14:textId="77777777" w:rsidR="005E485A" w:rsidRDefault="005E48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C4B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12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A9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85A"/>
    <w:rsid w:val="000666E0"/>
    <w:rsid w:val="002510B7"/>
    <w:rsid w:val="00270799"/>
    <w:rsid w:val="005C130B"/>
    <w:rsid w:val="005E485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B89CD"/>
  <w15:chartTrackingRefBased/>
  <w15:docId w15:val="{1A2FD069-048B-4502-9ED6-026008D2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2024-03-08T21:32:00Z</dcterms:created>
  <dcterms:modified xsi:type="dcterms:W3CDTF">2024-03-08T21:32:00Z</dcterms:modified>
</cp:coreProperties>
</file>